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F69" w:rsidRDefault="00D15F69" w:rsidP="00D15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FRELOVE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D15F69" w:rsidRDefault="00D15F69" w:rsidP="00D15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5F69" w:rsidRDefault="00D15F69" w:rsidP="00D15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5F69" w:rsidRDefault="00D15F69" w:rsidP="00D15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She, John Smyth(q.v.),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Cardenall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John Boynton(q.v.)</w:t>
      </w:r>
    </w:p>
    <w:p w:rsidR="00D15F69" w:rsidRDefault="00D15F69" w:rsidP="00D15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held three-quarters of a quarter of a knight’s fee in Cardington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Keysoe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15F69" w:rsidRDefault="00D15F69" w:rsidP="00D15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Bedfordshire.</w:t>
      </w:r>
    </w:p>
    <w:p w:rsidR="00D15F69" w:rsidRDefault="00D15F69" w:rsidP="00D15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24-111)</w:t>
      </w:r>
    </w:p>
    <w:p w:rsidR="00D15F69" w:rsidRDefault="00D15F69" w:rsidP="00D15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5F69" w:rsidRDefault="00D15F69" w:rsidP="00D15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5F69" w:rsidRDefault="00D15F69" w:rsidP="00D15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</w:p>
    <w:p w:rsidR="006B2F86" w:rsidRPr="00E71FC3" w:rsidRDefault="00D15F6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F69" w:rsidRDefault="00D15F69" w:rsidP="00E71FC3">
      <w:pPr>
        <w:spacing w:after="0" w:line="240" w:lineRule="auto"/>
      </w:pPr>
      <w:r>
        <w:separator/>
      </w:r>
    </w:p>
  </w:endnote>
  <w:endnote w:type="continuationSeparator" w:id="0">
    <w:p w:rsidR="00D15F69" w:rsidRDefault="00D15F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F69" w:rsidRDefault="00D15F69" w:rsidP="00E71FC3">
      <w:pPr>
        <w:spacing w:after="0" w:line="240" w:lineRule="auto"/>
      </w:pPr>
      <w:r>
        <w:separator/>
      </w:r>
    </w:p>
  </w:footnote>
  <w:footnote w:type="continuationSeparator" w:id="0">
    <w:p w:rsidR="00D15F69" w:rsidRDefault="00D15F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F69"/>
    <w:rsid w:val="00AB52E8"/>
    <w:rsid w:val="00B16D3F"/>
    <w:rsid w:val="00D15F6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343C00-42F9-49C9-9B7B-9D48CAC67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2016-06-04T20:41:00Z</dcterms:created>
  <dcterms:modified xsi:type="dcterms:W3CDTF">2016-06-04T20:41:00Z</dcterms:modified>
</cp:coreProperties>
</file>